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40A2" w:rsidRDefault="009140A2" w:rsidP="009140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CHAMBER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140A2" w:rsidRDefault="009140A2" w:rsidP="009140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Lincoln. Baker.</w:t>
      </w:r>
    </w:p>
    <w:p w:rsidR="009140A2" w:rsidRDefault="009140A2" w:rsidP="009140A2">
      <w:pPr>
        <w:rPr>
          <w:rFonts w:ascii="Times New Roman" w:hAnsi="Times New Roman" w:cs="Times New Roman"/>
        </w:rPr>
      </w:pPr>
    </w:p>
    <w:p w:rsidR="009140A2" w:rsidRDefault="009140A2" w:rsidP="009140A2">
      <w:pPr>
        <w:rPr>
          <w:rFonts w:ascii="Times New Roman" w:hAnsi="Times New Roman" w:cs="Times New Roman"/>
        </w:rPr>
      </w:pPr>
    </w:p>
    <w:p w:rsidR="009140A2" w:rsidRDefault="009140A2" w:rsidP="009140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Alice Hayton(q.v.) brought a plaint of debt against him.</w:t>
      </w:r>
    </w:p>
    <w:p w:rsidR="009140A2" w:rsidRDefault="009140A2" w:rsidP="009140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140A2" w:rsidRDefault="009140A2" w:rsidP="009140A2">
      <w:pPr>
        <w:rPr>
          <w:rFonts w:ascii="Times New Roman" w:hAnsi="Times New Roman" w:cs="Times New Roman"/>
        </w:rPr>
      </w:pPr>
    </w:p>
    <w:p w:rsidR="009140A2" w:rsidRDefault="009140A2" w:rsidP="009140A2">
      <w:pPr>
        <w:rPr>
          <w:rFonts w:ascii="Times New Roman" w:hAnsi="Times New Roman" w:cs="Times New Roman"/>
        </w:rPr>
      </w:pPr>
    </w:p>
    <w:p w:rsidR="009140A2" w:rsidRDefault="009140A2" w:rsidP="009140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January 2018</w:t>
      </w:r>
    </w:p>
    <w:p w:rsidR="006B2F86" w:rsidRPr="00E71FC3" w:rsidRDefault="009140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0A2" w:rsidRDefault="009140A2" w:rsidP="00E71FC3">
      <w:r>
        <w:separator/>
      </w:r>
    </w:p>
  </w:endnote>
  <w:endnote w:type="continuationSeparator" w:id="0">
    <w:p w:rsidR="009140A2" w:rsidRDefault="009140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0A2" w:rsidRDefault="009140A2" w:rsidP="00E71FC3">
      <w:r>
        <w:separator/>
      </w:r>
    </w:p>
  </w:footnote>
  <w:footnote w:type="continuationSeparator" w:id="0">
    <w:p w:rsidR="009140A2" w:rsidRDefault="009140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0A2"/>
    <w:rsid w:val="001A7C09"/>
    <w:rsid w:val="00577BD5"/>
    <w:rsid w:val="00656CBA"/>
    <w:rsid w:val="006A1F77"/>
    <w:rsid w:val="00733BE7"/>
    <w:rsid w:val="009140A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091ACC-C7C9-4775-983B-13D60E577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0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40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2018-01-16T20:00:00Z</dcterms:created>
  <dcterms:modified xsi:type="dcterms:W3CDTF">2018-01-16T20:00:00Z</dcterms:modified>
</cp:coreProperties>
</file>